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454CDE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 </w:t>
      </w:r>
      <w:r w:rsidR="00454CDE" w:rsidRPr="005938D4">
        <w:rPr>
          <w:b/>
          <w:sz w:val="32"/>
          <w:lang w:val="bg-BG"/>
        </w:rPr>
        <w:t>З А П О В Е Д</w:t>
      </w:r>
    </w:p>
    <w:p w:rsidR="00454CDE" w:rsidRPr="005E3D94" w:rsidRDefault="005A2287" w:rsidP="005A2287">
      <w:pPr>
        <w:ind w:left="3600"/>
        <w:rPr>
          <w:b/>
          <w:sz w:val="28"/>
          <w:szCs w:val="28"/>
          <w:lang w:val="bg-BG"/>
        </w:rPr>
      </w:pPr>
      <w:r w:rsidRPr="005E3D94">
        <w:rPr>
          <w:b/>
          <w:sz w:val="28"/>
          <w:szCs w:val="28"/>
          <w:lang w:val="bg-BG"/>
        </w:rPr>
        <w:t xml:space="preserve">   </w:t>
      </w:r>
      <w:r w:rsidR="005E3D94">
        <w:rPr>
          <w:b/>
          <w:sz w:val="28"/>
          <w:szCs w:val="28"/>
          <w:lang w:val="bg-BG"/>
        </w:rPr>
        <w:t xml:space="preserve">  </w:t>
      </w:r>
      <w:r w:rsidR="00454CDE" w:rsidRPr="005E3D94">
        <w:rPr>
          <w:b/>
          <w:sz w:val="28"/>
          <w:szCs w:val="28"/>
          <w:lang w:val="bg-BG"/>
        </w:rPr>
        <w:t>№</w:t>
      </w:r>
      <w:r w:rsidR="005E3D94" w:rsidRPr="005E3D94">
        <w:rPr>
          <w:b/>
          <w:sz w:val="28"/>
          <w:szCs w:val="28"/>
          <w:lang w:val="bg-BG"/>
        </w:rPr>
        <w:t xml:space="preserve">  ПО-09-359-3</w:t>
      </w:r>
    </w:p>
    <w:p w:rsidR="00454CDE" w:rsidRPr="005938D4" w:rsidRDefault="005E3D94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</w:t>
      </w:r>
      <w:r w:rsidR="00454CDE" w:rsidRPr="005938D4">
        <w:rPr>
          <w:lang w:val="bg-BG"/>
        </w:rPr>
        <w:t>София,</w:t>
      </w:r>
      <w:r>
        <w:rPr>
          <w:lang w:val="bg-BG"/>
        </w:rPr>
        <w:t xml:space="preserve">  30.09. </w:t>
      </w:r>
      <w:r w:rsidR="006A587F">
        <w:rPr>
          <w:lang w:val="bg-BG"/>
        </w:rPr>
        <w:t>2020</w:t>
      </w:r>
      <w:r w:rsidR="0023186B" w:rsidRPr="005938D4">
        <w:rPr>
          <w:lang w:val="bg-BG"/>
        </w:rPr>
        <w:t>г.</w:t>
      </w:r>
      <w:r w:rsidR="006727E9" w:rsidRPr="005938D4">
        <w:rPr>
          <w:lang w:val="bg-BG"/>
        </w:rPr>
        <w:t xml:space="preserve">  </w:t>
      </w: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>те, обн.ДВ.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8A5A8E">
        <w:rPr>
          <w:lang w:val="bg-BG"/>
        </w:rPr>
        <w:t>№ ПО-09-359/03.08.</w:t>
      </w:r>
      <w:r w:rsidR="006A587F">
        <w:rPr>
          <w:lang w:val="bg-BG"/>
        </w:rPr>
        <w:t>2020г.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C70CB9" w:rsidRPr="005938D4">
        <w:rPr>
          <w:b/>
          <w:lang w:val="bg-BG"/>
        </w:rPr>
        <w:t>с.</w:t>
      </w:r>
      <w:r w:rsidR="008A5A8E">
        <w:rPr>
          <w:b/>
          <w:lang w:val="bg-BG"/>
        </w:rPr>
        <w:t>Манаселска река</w:t>
      </w:r>
      <w:r w:rsidRPr="005938D4">
        <w:rPr>
          <w:b/>
          <w:lang w:val="bg-BG"/>
        </w:rPr>
        <w:t xml:space="preserve">, общ. </w:t>
      </w:r>
      <w:r w:rsidR="008A5A8E">
        <w:rPr>
          <w:b/>
          <w:lang w:val="bg-BG"/>
        </w:rPr>
        <w:t>Правец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8A5A8E">
        <w:rPr>
          <w:lang w:val="bg-BG"/>
        </w:rPr>
        <w:t>46961</w:t>
      </w:r>
      <w:r w:rsidR="00A974AA" w:rsidRPr="005938D4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D4743D" w:rsidRPr="005938D4" w:rsidRDefault="00D4743D" w:rsidP="005745ED">
      <w:pPr>
        <w:ind w:firstLine="720"/>
        <w:jc w:val="both"/>
        <w:rPr>
          <w:lang w:val="bg-BG"/>
        </w:rPr>
      </w:pPr>
    </w:p>
    <w:tbl>
      <w:tblPr>
        <w:tblW w:w="926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9"/>
        <w:gridCol w:w="916"/>
        <w:gridCol w:w="900"/>
        <w:gridCol w:w="908"/>
        <w:gridCol w:w="892"/>
        <w:gridCol w:w="902"/>
        <w:gridCol w:w="1176"/>
      </w:tblGrid>
      <w:tr w:rsidR="00D4743D" w:rsidRPr="005E3D94" w:rsidTr="00345A3B">
        <w:trPr>
          <w:trHeight w:val="765"/>
          <w:jc w:val="center"/>
        </w:trPr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D81065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ПОЛЗВАТЕЛ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МАСИВ №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ПО ЧЛ. 37В, АЛ 3, Т.2, ОТ ЗСПЗЗ</w:t>
            </w:r>
          </w:p>
        </w:tc>
      </w:tr>
      <w:tr w:rsidR="00D4743D" w:rsidRPr="005E3D94" w:rsidTr="00345A3B">
        <w:trPr>
          <w:trHeight w:val="1020"/>
          <w:jc w:val="center"/>
        </w:trPr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345A3B">
            <w:pPr>
              <w:rPr>
                <w:b/>
                <w:sz w:val="18"/>
                <w:lang w:val="bg-BG" w:eastAsia="bg-BG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5938D4">
            <w:pPr>
              <w:jc w:val="center"/>
              <w:rPr>
                <w:b/>
                <w:sz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ДЪЛЖИМО РЕНТНО ПЛАЩАНЕ В ЛВ.</w:t>
            </w:r>
          </w:p>
        </w:tc>
      </w:tr>
      <w:tr w:rsidR="008A5A8E" w:rsidRPr="00EF3588" w:rsidTr="00345A3B">
        <w:trPr>
          <w:trHeight w:val="171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19.910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6A587F" w:rsidTr="00345A3B">
        <w:trPr>
          <w:trHeight w:val="138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18.146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6A587F" w:rsidTr="00345A3B">
        <w:trPr>
          <w:trHeight w:val="18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12.520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187.79</w:t>
            </w:r>
          </w:p>
        </w:tc>
      </w:tr>
      <w:tr w:rsidR="008A5A8E" w:rsidRPr="006A587F" w:rsidTr="00345A3B">
        <w:trPr>
          <w:trHeight w:val="24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9.750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6A587F" w:rsidTr="00345A3B">
        <w:trPr>
          <w:trHeight w:val="13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7.930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6A587F" w:rsidTr="00345A3B">
        <w:trPr>
          <w:trHeight w:val="265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97.47</w:t>
            </w:r>
          </w:p>
        </w:tc>
      </w:tr>
      <w:tr w:rsidR="008A5A8E" w:rsidRPr="006A587F" w:rsidTr="00345A3B">
        <w:trPr>
          <w:trHeight w:val="14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89.98</w:t>
            </w:r>
          </w:p>
        </w:tc>
      </w:tr>
      <w:tr w:rsidR="008A5A8E" w:rsidRPr="006A587F" w:rsidTr="00345A3B">
        <w:trPr>
          <w:trHeight w:val="20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5.803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6A587F" w:rsidTr="00345A3B">
        <w:trPr>
          <w:trHeight w:val="246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5.562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83.43</w:t>
            </w:r>
          </w:p>
        </w:tc>
      </w:tr>
      <w:tr w:rsidR="008A5A8E" w:rsidRPr="006A587F" w:rsidTr="00345A3B">
        <w:trPr>
          <w:trHeight w:val="136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4.761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6A587F" w:rsidTr="00345A3B">
        <w:trPr>
          <w:trHeight w:val="182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4.662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69.93</w:t>
            </w:r>
          </w:p>
        </w:tc>
      </w:tr>
      <w:tr w:rsidR="008A5A8E" w:rsidRPr="006A587F" w:rsidTr="00345A3B">
        <w:trPr>
          <w:trHeight w:val="242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4.573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4.403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66.04</w:t>
            </w:r>
          </w:p>
        </w:tc>
      </w:tr>
      <w:tr w:rsidR="008A5A8E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60.00</w:t>
            </w:r>
          </w:p>
        </w:tc>
      </w:tr>
      <w:tr w:rsidR="008A5A8E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60.00</w:t>
            </w:r>
          </w:p>
        </w:tc>
      </w:tr>
      <w:tr w:rsidR="008A5A8E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3.818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56.88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3.687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3.625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54.37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3.563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53.44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44.98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44.71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lastRenderedPageBreak/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44.67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2.724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40.87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2.633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39.49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36.26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35.98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34.34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26.00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16.67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11.49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6.986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104.79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90.01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89.97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89.97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5.889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5.819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81.02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78.00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75.00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24.45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74.97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4.640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69.61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4.634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4.514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67.71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67.51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4.481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67.21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59.99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59.97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59.97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59.95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3.829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57.44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3.669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53.99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52.56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52.50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lastRenderedPageBreak/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52.48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24.38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52.44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45.01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44.98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44.97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44.93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2.685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24.32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2.667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40.01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38.98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37.52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37.48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37.47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2.441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36.61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24.36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35.56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2.361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34.50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31.49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30.01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29.97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29.74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29.03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24.44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28.69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28.59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27.45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24.51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21.64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1.352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15.01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lastRenderedPageBreak/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4.175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62.62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3.340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АГРО 77МР -ООД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236.455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305.844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4587.66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7.641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7.618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114.28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7.243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6.940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104.09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4.839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4.788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4.423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4.407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4.346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3.869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3.133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2.732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40.98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29.01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21.83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1.288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0.70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7.942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7.527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4.174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52.90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2.128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31.92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6.80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12.437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8.766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6.167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92.51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4.266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62.98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4.013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53.95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3.547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53.21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3.536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47.97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3.087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2.141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1.833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27.49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lastRenderedPageBreak/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23.03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19.47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17.03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11.102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6.95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4.467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60.00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39.98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29.97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29.45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15.01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14.98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ЛАЗАР ЦОКОВ ДИЛОВ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0.054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sz w:val="18"/>
                <w:szCs w:val="18"/>
              </w:rPr>
              <w:t>0.81</w:t>
            </w:r>
          </w:p>
        </w:tc>
      </w:tr>
      <w:tr w:rsidR="008A5A8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176.570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84.594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5A8E" w:rsidRPr="005A061C" w:rsidRDefault="008A5A8E" w:rsidP="007F7D8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A061C">
              <w:rPr>
                <w:rFonts w:ascii="Arial" w:hAnsi="Arial" w:cs="Arial"/>
                <w:b/>
                <w:bCs/>
                <w:sz w:val="18"/>
                <w:szCs w:val="18"/>
              </w:rPr>
              <w:t>1268.92</w:t>
            </w:r>
          </w:p>
        </w:tc>
      </w:tr>
      <w:tr w:rsidR="00F65F7A" w:rsidRPr="00345A3B" w:rsidTr="003918B2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5F7A" w:rsidRPr="00F65F7A" w:rsidRDefault="00F65F7A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З0А ЗЕМЛИЩЕТО: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5F7A" w:rsidRPr="005A061C" w:rsidRDefault="00F65F7A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5F7A" w:rsidRPr="005A061C" w:rsidRDefault="00F65F7A" w:rsidP="007F7D8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65F7A" w:rsidRPr="00F65F7A" w:rsidRDefault="00F65F7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65F7A">
              <w:rPr>
                <w:rFonts w:ascii="Calibri" w:hAnsi="Calibri"/>
                <w:b/>
                <w:color w:val="000000"/>
                <w:sz w:val="22"/>
                <w:szCs w:val="22"/>
              </w:rPr>
              <w:t>413.025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65F7A" w:rsidRPr="00F65F7A" w:rsidRDefault="00F65F7A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65F7A" w:rsidRPr="00F65F7A" w:rsidRDefault="00F65F7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65F7A">
              <w:rPr>
                <w:rFonts w:ascii="Calibri" w:hAnsi="Calibri"/>
                <w:b/>
                <w:color w:val="000000"/>
                <w:sz w:val="22"/>
                <w:szCs w:val="22"/>
              </w:rPr>
              <w:t>390.438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65F7A" w:rsidRPr="00F65F7A" w:rsidRDefault="00F65F7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F65F7A">
              <w:rPr>
                <w:rFonts w:ascii="Calibri" w:hAnsi="Calibri"/>
                <w:b/>
                <w:color w:val="000000"/>
                <w:sz w:val="22"/>
                <w:szCs w:val="22"/>
              </w:rPr>
              <w:t>5856.58</w:t>
            </w:r>
          </w:p>
        </w:tc>
      </w:tr>
    </w:tbl>
    <w:p w:rsidR="00617A58" w:rsidRPr="00345A3B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F65F7A" w:rsidRDefault="00713EC9" w:rsidP="00992DF8">
      <w:pPr>
        <w:rPr>
          <w:lang w:val="ru-RU"/>
        </w:rPr>
      </w:pPr>
      <w:r w:rsidRPr="005938D4">
        <w:rPr>
          <w:lang w:val="ru-RU"/>
        </w:rPr>
        <w:t xml:space="preserve"> </w:t>
      </w:r>
    </w:p>
    <w:p w:rsidR="009B3FDB" w:rsidRPr="005938D4" w:rsidRDefault="00713EC9" w:rsidP="00992DF8">
      <w:pPr>
        <w:rPr>
          <w:b/>
          <w:lang w:val="ru-RU"/>
        </w:rPr>
      </w:pPr>
      <w:r w:rsidRPr="005938D4">
        <w:rPr>
          <w:lang w:val="ru-RU"/>
        </w:rPr>
        <w:t xml:space="preserve">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F65F7A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713EC9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proofErr w:type="spellStart"/>
      <w:r w:rsidR="008A5A8E">
        <w:rPr>
          <w:lang w:val="ru-RU"/>
        </w:rPr>
        <w:t>Правец</w:t>
      </w:r>
      <w:proofErr w:type="spellEnd"/>
      <w:r w:rsidR="008A5A8E">
        <w:rPr>
          <w:lang w:val="ru-RU"/>
        </w:rPr>
        <w:t xml:space="preserve"> и на </w:t>
      </w:r>
      <w:proofErr w:type="spellStart"/>
      <w:r w:rsidR="008A5A8E">
        <w:rPr>
          <w:lang w:val="ru-RU"/>
        </w:rPr>
        <w:t>представителите</w:t>
      </w:r>
      <w:proofErr w:type="spellEnd"/>
      <w:r w:rsidR="008A5A8E">
        <w:rPr>
          <w:lang w:val="ru-RU"/>
        </w:rPr>
        <w:t xml:space="preserve"> на община </w:t>
      </w:r>
      <w:proofErr w:type="spellStart"/>
      <w:r w:rsidR="008A5A8E">
        <w:rPr>
          <w:lang w:val="ru-RU"/>
        </w:rPr>
        <w:t>Правец</w:t>
      </w:r>
      <w:proofErr w:type="spellEnd"/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AC123D">
        <w:rPr>
          <w:lang w:val="ru-RU"/>
        </w:rPr>
        <w:t>с</w:t>
      </w:r>
      <w:r w:rsidR="008A5A8E">
        <w:rPr>
          <w:lang w:val="ru-RU"/>
        </w:rPr>
        <w:t>.Манаселска</w:t>
      </w:r>
      <w:proofErr w:type="spellEnd"/>
      <w:r w:rsidR="008A5A8E">
        <w:rPr>
          <w:lang w:val="ru-RU"/>
        </w:rPr>
        <w:t xml:space="preserve"> река</w:t>
      </w:r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F65F7A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  </w:t>
      </w:r>
    </w:p>
    <w:p w:rsidR="00753FF4" w:rsidRPr="005938D4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</w:t>
      </w:r>
      <w:r w:rsidR="00753FF4"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F65F7A" w:rsidRDefault="00F65F7A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F65F7A" w:rsidRDefault="00F65F7A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F65F7A" w:rsidRDefault="00F65F7A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5E3D94">
        <w:rPr>
          <w:b/>
          <w:lang w:val="bg-BG"/>
        </w:rPr>
        <w:t xml:space="preserve">  /П/</w:t>
      </w:r>
      <w:bookmarkStart w:id="0" w:name="_GoBack"/>
      <w:bookmarkEnd w:id="0"/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Default="005938D4" w:rsidP="005938D4">
      <w:pPr>
        <w:rPr>
          <w:i/>
          <w:lang w:val="bg-BG"/>
        </w:rPr>
      </w:pPr>
    </w:p>
    <w:sectPr w:rsidR="005938D4" w:rsidSect="00D8106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1134" w:bottom="709" w:left="1276" w:header="839" w:footer="1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184" w:rsidRDefault="00AB6184">
      <w:r>
        <w:separator/>
      </w:r>
    </w:p>
  </w:endnote>
  <w:endnote w:type="continuationSeparator" w:id="0">
    <w:p w:rsidR="00AB6184" w:rsidRDefault="00AB6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Default="008520CE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45A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713EC9" w:rsidRDefault="008520CE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345A3B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5E3D94">
      <w:rPr>
        <w:rStyle w:val="PageNumber"/>
        <w:noProof/>
        <w:sz w:val="18"/>
      </w:rPr>
      <w:t>5</w:t>
    </w:r>
    <w:r w:rsidRPr="00713EC9">
      <w:rPr>
        <w:rStyle w:val="PageNumber"/>
        <w:sz w:val="18"/>
      </w:rPr>
      <w:fldChar w:fldCharType="end"/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004F45" w:rsidRDefault="00345A3B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45A3B" w:rsidRPr="00004F45" w:rsidRDefault="00345A3B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184" w:rsidRDefault="00AB6184">
      <w:r>
        <w:separator/>
      </w:r>
    </w:p>
  </w:footnote>
  <w:footnote w:type="continuationSeparator" w:id="0">
    <w:p w:rsidR="00AB6184" w:rsidRDefault="00AB6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45A3B" w:rsidRPr="005B69F7" w:rsidRDefault="00D77A1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2B5A0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519D"/>
    <w:rsid w:val="000C5047"/>
    <w:rsid w:val="000E2804"/>
    <w:rsid w:val="000E46A8"/>
    <w:rsid w:val="000F691D"/>
    <w:rsid w:val="0010044E"/>
    <w:rsid w:val="00113853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813FC"/>
    <w:rsid w:val="0038518E"/>
    <w:rsid w:val="003A6165"/>
    <w:rsid w:val="003A7442"/>
    <w:rsid w:val="003B6B61"/>
    <w:rsid w:val="003C2E20"/>
    <w:rsid w:val="003C3B7F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0108"/>
    <w:rsid w:val="005E3D94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520CE"/>
    <w:rsid w:val="0085348A"/>
    <w:rsid w:val="0086367E"/>
    <w:rsid w:val="00871654"/>
    <w:rsid w:val="00883AE2"/>
    <w:rsid w:val="00893776"/>
    <w:rsid w:val="008A1BBB"/>
    <w:rsid w:val="008A5A8E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184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77A10"/>
    <w:rsid w:val="00D81065"/>
    <w:rsid w:val="00D81D3E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E7E04"/>
    <w:rsid w:val="00EF3588"/>
    <w:rsid w:val="00EF61F2"/>
    <w:rsid w:val="00EF7441"/>
    <w:rsid w:val="00F06BC9"/>
    <w:rsid w:val="00F37E58"/>
    <w:rsid w:val="00F63931"/>
    <w:rsid w:val="00F65F7A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16FA1E2B"/>
  <w15:docId w15:val="{049CE414-B318-4E9C-A44B-296E7262A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a"/>
    <w:rsid w:val="00800337"/>
    <w:rPr>
      <w:rFonts w:ascii="Tahoma" w:hAnsi="Tahoma" w:cs="Tahoma"/>
      <w:sz w:val="16"/>
      <w:szCs w:val="16"/>
    </w:rPr>
  </w:style>
  <w:style w:type="character" w:customStyle="1" w:styleId="a">
    <w:name w:val="Изнесен текст Знак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EB461-C456-438B-B71C-EF1363EB1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5</Pages>
  <Words>1732</Words>
  <Characters>9876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3</cp:revision>
  <cp:lastPrinted>2016-09-16T10:47:00Z</cp:lastPrinted>
  <dcterms:created xsi:type="dcterms:W3CDTF">2020-09-30T09:39:00Z</dcterms:created>
  <dcterms:modified xsi:type="dcterms:W3CDTF">2020-09-30T09:40:00Z</dcterms:modified>
</cp:coreProperties>
</file>